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5CE44067" w:rsidR="004E6E0A" w:rsidRPr="008407C1" w:rsidRDefault="004E6E0A" w:rsidP="00CA0710">
      <w:pPr>
        <w:ind w:left="2127" w:hanging="2127"/>
        <w:jc w:val="both"/>
      </w:pPr>
      <w:r w:rsidRPr="008407C1">
        <w:t xml:space="preserve">Vergabeverfahren: </w:t>
      </w:r>
      <w:r w:rsidR="000B183F" w:rsidRPr="008407C1">
        <w:tab/>
      </w:r>
      <w:r w:rsidR="00CA0710" w:rsidRPr="00D933A5">
        <w:t>Rahmenvertrag für Entwicklungs- und Betriebsleistungen zur Erstellung eines Systems zur Umsetzung der Verordnung (EU) 2019/1239 des europäischen Parlaments und des Rates</w:t>
      </w:r>
    </w:p>
    <w:p w14:paraId="162B6A69" w14:textId="5759C129" w:rsidR="004E6E0A" w:rsidRPr="008407C1" w:rsidRDefault="004E6E0A" w:rsidP="008407C1">
      <w:r w:rsidRPr="008F474A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F474A">
        <w:tab/>
      </w:r>
      <w:r w:rsidR="000B183F" w:rsidRPr="008F474A">
        <w:tab/>
      </w:r>
      <w:r w:rsidRPr="008F474A">
        <w:t>Z42-</w:t>
      </w:r>
      <w:r w:rsidR="008F474A" w:rsidRPr="008F474A">
        <w:t>2026-0011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A07856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A07856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A07856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A07856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A07856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A07856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>Der Sitz unseres Unternehmens entspricht folgendem NUTS Code (NUTS = Nomenclature des unités territoriales statistiques</w:t>
      </w:r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A07856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2CF7B68" w:rsidR="00230F8D" w:rsidRPr="00CA0710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CA0710">
        <w:rPr>
          <w:b/>
        </w:rPr>
        <w:t>Störungsmeldung</w:t>
      </w:r>
    </w:p>
    <w:p w14:paraId="09F73D69" w14:textId="7790AF09" w:rsidR="00230F8D" w:rsidRPr="00CA0710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="003346C1" w:rsidRPr="00CA0710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CA0710">
            <w:rPr>
              <w:noProof/>
            </w:rPr>
            <w:instrText xml:space="preserve"> FORMTEXT </w:instrText>
          </w:r>
          <w:r w:rsidR="00832A08" w:rsidRPr="00CA0710">
            <w:rPr>
              <w:noProof/>
            </w:rPr>
          </w:r>
          <w:r w:rsidR="00832A08" w:rsidRPr="00CA0710">
            <w:rPr>
              <w:noProof/>
            </w:rPr>
            <w:fldChar w:fldCharType="separate"/>
          </w:r>
          <w:r w:rsidR="00832A08" w:rsidRPr="00CA0710">
            <w:rPr>
              <w:noProof/>
            </w:rPr>
            <w:t>__________________________________________</w:t>
          </w:r>
          <w:r w:rsidR="00832A08" w:rsidRPr="00CA0710">
            <w:rPr>
              <w:noProof/>
            </w:rPr>
            <w:fldChar w:fldCharType="end"/>
          </w:r>
        </w:sdtContent>
      </w:sdt>
    </w:p>
    <w:p w14:paraId="6CFBA14F" w14:textId="6C8B7116" w:rsidR="00230F8D" w:rsidRPr="00CA0710" w:rsidRDefault="00230F8D" w:rsidP="00832A08">
      <w:pPr>
        <w:tabs>
          <w:tab w:val="left" w:pos="2552"/>
        </w:tabs>
        <w:ind w:left="567"/>
        <w:rPr>
          <w:sz w:val="28"/>
        </w:rPr>
      </w:pPr>
      <w:r w:rsidRPr="00CA0710">
        <w:t xml:space="preserve">Telefonnummer: </w:t>
      </w:r>
      <w:r w:rsidRPr="00CA0710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CA0710">
            <w:rPr>
              <w:noProof/>
            </w:rPr>
            <w:instrText xml:space="preserve"> FORMTEXT </w:instrText>
          </w:r>
          <w:r w:rsidR="00832A08" w:rsidRPr="00CA0710">
            <w:rPr>
              <w:noProof/>
            </w:rPr>
          </w:r>
          <w:r w:rsidR="00832A08" w:rsidRPr="00CA0710">
            <w:rPr>
              <w:noProof/>
            </w:rPr>
            <w:fldChar w:fldCharType="separate"/>
          </w:r>
          <w:r w:rsidR="00832A08" w:rsidRPr="00CA0710">
            <w:rPr>
              <w:noProof/>
            </w:rPr>
            <w:t>__________________________________________</w:t>
          </w:r>
          <w:r w:rsidR="00832A08" w:rsidRPr="00CA0710">
            <w:rPr>
              <w:noProof/>
            </w:rPr>
            <w:fldChar w:fldCharType="end"/>
          </w:r>
        </w:sdtContent>
      </w:sdt>
    </w:p>
    <w:p w14:paraId="0C684E6F" w14:textId="0FBB21FF" w:rsidR="00230F8D" w:rsidRPr="00CA0710" w:rsidRDefault="00230F8D" w:rsidP="00832A08">
      <w:pPr>
        <w:tabs>
          <w:tab w:val="left" w:pos="2552"/>
        </w:tabs>
        <w:ind w:left="567"/>
        <w:rPr>
          <w:sz w:val="28"/>
        </w:rPr>
      </w:pPr>
      <w:r w:rsidRPr="00CA0710">
        <w:t xml:space="preserve">E-Mailadresse: </w:t>
      </w:r>
      <w:r w:rsidRPr="00CA0710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CA0710">
            <w:rPr>
              <w:noProof/>
            </w:rPr>
            <w:instrText xml:space="preserve"> FORMTEXT </w:instrText>
          </w:r>
          <w:r w:rsidR="00832A08" w:rsidRPr="00CA0710">
            <w:rPr>
              <w:noProof/>
            </w:rPr>
          </w:r>
          <w:r w:rsidR="00832A08" w:rsidRPr="00CA0710">
            <w:rPr>
              <w:noProof/>
            </w:rPr>
            <w:fldChar w:fldCharType="separate"/>
          </w:r>
          <w:r w:rsidR="00832A08" w:rsidRPr="00CA0710">
            <w:rPr>
              <w:noProof/>
            </w:rPr>
            <w:t>__________________________________________</w:t>
          </w:r>
          <w:r w:rsidR="00832A08" w:rsidRPr="00CA0710">
            <w:rPr>
              <w:noProof/>
            </w:rPr>
            <w:fldChar w:fldCharType="end"/>
          </w:r>
        </w:sdtContent>
      </w:sdt>
    </w:p>
    <w:p w14:paraId="1895C02F" w14:textId="0E67933A" w:rsidR="00230F8D" w:rsidRPr="00CA0710" w:rsidRDefault="00230F8D" w:rsidP="00832A08">
      <w:pPr>
        <w:tabs>
          <w:tab w:val="left" w:pos="2552"/>
        </w:tabs>
        <w:ind w:left="567"/>
        <w:rPr>
          <w:sz w:val="28"/>
        </w:rPr>
      </w:pPr>
      <w:r w:rsidRPr="00CA0710">
        <w:t xml:space="preserve">WEB-Mailadresse: </w:t>
      </w:r>
      <w:r w:rsidR="003346C1" w:rsidRPr="00CA0710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CA0710">
            <w:rPr>
              <w:noProof/>
            </w:rPr>
            <w:instrText xml:space="preserve"> FORMTEXT </w:instrText>
          </w:r>
          <w:r w:rsidR="00832A08" w:rsidRPr="00CA0710">
            <w:rPr>
              <w:noProof/>
            </w:rPr>
          </w:r>
          <w:r w:rsidR="00832A08" w:rsidRPr="00CA0710">
            <w:rPr>
              <w:noProof/>
            </w:rPr>
            <w:fldChar w:fldCharType="separate"/>
          </w:r>
          <w:r w:rsidR="00832A08" w:rsidRPr="00CA0710">
            <w:rPr>
              <w:noProof/>
            </w:rPr>
            <w:t>__________________________________________</w:t>
          </w:r>
          <w:r w:rsidR="00832A08" w:rsidRPr="00CA0710">
            <w:rPr>
              <w:noProof/>
            </w:rPr>
            <w:fldChar w:fldCharType="end"/>
          </w:r>
        </w:sdtContent>
      </w:sdt>
    </w:p>
    <w:p w14:paraId="43FA85F8" w14:textId="43B1DA8D" w:rsidR="00230F8D" w:rsidRDefault="00230F8D" w:rsidP="00832A08">
      <w:pPr>
        <w:ind w:left="567"/>
        <w:rPr>
          <w:noProof/>
        </w:rPr>
      </w:pPr>
      <w:r w:rsidRPr="00CA0710">
        <w:t>Störung über (Ticket, …):</w:t>
      </w:r>
      <w:r w:rsidR="00267CC2">
        <w:t xml:space="preserve"> </w:t>
      </w:r>
      <w:r w:rsidR="003346C1" w:rsidRPr="00CA0710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CA0710">
            <w:rPr>
              <w:noProof/>
            </w:rPr>
            <w:instrText xml:space="preserve"> FORMTEXT </w:instrText>
          </w:r>
          <w:r w:rsidR="00832A08" w:rsidRPr="00CA0710">
            <w:rPr>
              <w:noProof/>
            </w:rPr>
          </w:r>
          <w:r w:rsidR="00832A08" w:rsidRPr="00CA0710">
            <w:rPr>
              <w:noProof/>
            </w:rPr>
            <w:fldChar w:fldCharType="separate"/>
          </w:r>
          <w:r w:rsidR="00832A08" w:rsidRPr="00CA0710">
            <w:rPr>
              <w:noProof/>
            </w:rPr>
            <w:t>__________________________________________</w:t>
          </w:r>
          <w:r w:rsidR="00832A08" w:rsidRPr="00CA0710">
            <w:rPr>
              <w:noProof/>
            </w:rPr>
            <w:fldChar w:fldCharType="end"/>
          </w:r>
        </w:sdtContent>
      </w:sdt>
    </w:p>
    <w:p w14:paraId="191A21C0" w14:textId="1A8D8404" w:rsidR="00A07856" w:rsidRDefault="00A07856" w:rsidP="00832A08">
      <w:pPr>
        <w:ind w:left="567"/>
        <w:rPr>
          <w:sz w:val="28"/>
        </w:rPr>
      </w:pPr>
    </w:p>
    <w:p w14:paraId="420E48F2" w14:textId="77777777" w:rsidR="00A07856" w:rsidRPr="00CA0710" w:rsidRDefault="00A07856" w:rsidP="00832A08">
      <w:pPr>
        <w:ind w:left="567"/>
        <w:rPr>
          <w:sz w:val="28"/>
        </w:rPr>
      </w:pPr>
    </w:p>
    <w:p w14:paraId="357A86EE" w14:textId="3155689E" w:rsidR="00C70B71" w:rsidRDefault="00C70B71" w:rsidP="00C70B71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proofErr w:type="spellStart"/>
      <w:r>
        <w:rPr>
          <w:b/>
        </w:rPr>
        <w:t>Projektmanage</w:t>
      </w:r>
      <w:r w:rsidR="00AA6218">
        <w:rPr>
          <w:b/>
        </w:rPr>
        <w:t>r:in</w:t>
      </w:r>
      <w:proofErr w:type="spellEnd"/>
      <w:r w:rsidR="00AA6218">
        <w:rPr>
          <w:b/>
        </w:rPr>
        <w:t>/</w:t>
      </w:r>
      <w:proofErr w:type="spellStart"/>
      <w:r w:rsidR="00AA6218">
        <w:rPr>
          <w:b/>
        </w:rPr>
        <w:t>Projektleiter:in</w:t>
      </w:r>
      <w:proofErr w:type="spellEnd"/>
      <w:r w:rsidR="00AA6218">
        <w:rPr>
          <w:b/>
        </w:rPr>
        <w:t xml:space="preserve"> </w:t>
      </w:r>
    </w:p>
    <w:p w14:paraId="74BB73A2" w14:textId="0C8CF695" w:rsidR="00AA6218" w:rsidRPr="00832A08" w:rsidRDefault="00AA6218" w:rsidP="00AA6218">
      <w:pPr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Gesamtprojektverantwortliche Person im Projektmanagement für die Erstellung des Gesamtsystems</w:t>
      </w:r>
    </w:p>
    <w:p w14:paraId="6EE7B9A0" w14:textId="77777777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-919026902"/>
          <w:placeholder>
            <w:docPart w:val="7D1417BA3959466AA7149D0AD31852C3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4AC928F5" w14:textId="05494E68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Position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2029823253"/>
          <w:placeholder>
            <w:docPart w:val="7F632B2E9FD449F2904882E17277549A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2352655" w14:textId="1D4DE0F0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Telefon</w:t>
      </w:r>
      <w:r w:rsidRPr="00CA0710">
        <w:tab/>
      </w:r>
      <w:sdt>
        <w:sdtPr>
          <w:rPr>
            <w:noProof/>
          </w:rPr>
          <w:id w:val="-2146268972"/>
          <w:placeholder>
            <w:docPart w:val="6C686722A213405D946A03D8C848A701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F08FC9E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 w:rsidRPr="00CA0710">
        <w:t xml:space="preserve">E-Mailadresse: </w:t>
      </w:r>
      <w:r w:rsidRPr="00CA0710">
        <w:tab/>
      </w:r>
      <w:sdt>
        <w:sdtPr>
          <w:rPr>
            <w:noProof/>
          </w:rPr>
          <w:id w:val="371199571"/>
          <w:placeholder>
            <w:docPart w:val="0EA018D9F4B64A70B1DFE6720226769B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46D03781" w14:textId="14F73D9F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Postanschrift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-695533037"/>
          <w:placeholder>
            <w:docPart w:val="BDC486C9099845D0970F62F2FB9DF997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38B5AFF2" w14:textId="5FD3C892" w:rsidR="00AA6218" w:rsidRPr="00AA6218" w:rsidRDefault="00AA6218" w:rsidP="00AA6218">
      <w:pPr>
        <w:tabs>
          <w:tab w:val="left" w:pos="2552"/>
        </w:tabs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Gesamtprojektverantwortliche Ansprechperson in der Projektleitung</w:t>
      </w:r>
    </w:p>
    <w:p w14:paraId="14CD3E8D" w14:textId="77777777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2015258370"/>
          <w:placeholder>
            <w:docPart w:val="EF38E80E4AA84D4A893A871CC42B7FE7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bookmarkStart w:id="4" w:name="_GoBack"/>
          <w:r w:rsidRPr="00CA0710">
            <w:rPr>
              <w:noProof/>
            </w:rPr>
            <w:t>__________________________________________</w:t>
          </w:r>
          <w:bookmarkEnd w:id="4"/>
          <w:r w:rsidRPr="00CA0710">
            <w:rPr>
              <w:noProof/>
            </w:rPr>
            <w:fldChar w:fldCharType="end"/>
          </w:r>
        </w:sdtContent>
      </w:sdt>
    </w:p>
    <w:p w14:paraId="20E55D66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Position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449825544"/>
          <w:placeholder>
            <w:docPart w:val="F394CFE8B4C0437A9C020A300CD4F8A9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1A3CD20C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Telefon</w:t>
      </w:r>
      <w:r w:rsidRPr="00CA0710">
        <w:tab/>
      </w:r>
      <w:sdt>
        <w:sdtPr>
          <w:rPr>
            <w:noProof/>
          </w:rPr>
          <w:id w:val="1670051810"/>
          <w:placeholder>
            <w:docPart w:val="C9A7CBDE4DDB4CD9BE1FF905EDBE02C2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A52CE7B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 w:rsidRPr="00CA0710">
        <w:t xml:space="preserve">E-Mailadresse: </w:t>
      </w:r>
      <w:r w:rsidRPr="00CA0710">
        <w:tab/>
      </w:r>
      <w:sdt>
        <w:sdtPr>
          <w:rPr>
            <w:noProof/>
          </w:rPr>
          <w:id w:val="319170732"/>
          <w:placeholder>
            <w:docPart w:val="2BA4007696614186BF16414D134DA45F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45C82065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Postanschrift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-1868831451"/>
          <w:placeholder>
            <w:docPart w:val="9A5D08D4C148453796DDC68D28A20C72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BEBE5A9" w14:textId="70B40EFE" w:rsidR="00AA6218" w:rsidRDefault="00AA6218" w:rsidP="00AA6218">
      <w:pPr>
        <w:tabs>
          <w:tab w:val="left" w:pos="2552"/>
        </w:tabs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 xml:space="preserve">Vertragliche Ansprechperson des Auftragnehmers </w:t>
      </w:r>
    </w:p>
    <w:p w14:paraId="1C3CE88D" w14:textId="77777777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-4979527"/>
          <w:placeholder>
            <w:docPart w:val="35F21EA024234728A8558B23534D14AF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7B23BB7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Position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1732274003"/>
          <w:placeholder>
            <w:docPart w:val="0D35DE40C20A4C40A51E806617777538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3BA9DB29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Telefon</w:t>
      </w:r>
      <w:r w:rsidRPr="00CA0710">
        <w:tab/>
      </w:r>
      <w:sdt>
        <w:sdtPr>
          <w:rPr>
            <w:noProof/>
          </w:rPr>
          <w:id w:val="664750635"/>
          <w:placeholder>
            <w:docPart w:val="C2A69022C7A34FB3B2D5B9CF691923B7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7E497B26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 w:rsidRPr="00CA0710">
        <w:t xml:space="preserve">E-Mailadresse: </w:t>
      </w:r>
      <w:r w:rsidRPr="00CA0710">
        <w:tab/>
      </w:r>
      <w:sdt>
        <w:sdtPr>
          <w:rPr>
            <w:noProof/>
          </w:rPr>
          <w:id w:val="-1361429309"/>
          <w:placeholder>
            <w:docPart w:val="4CBF3BA05EB94DD6876EAC904B93883B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406570A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Postanschrift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1764107496"/>
          <w:placeholder>
            <w:docPart w:val="0AA262DF27204B76925B6BD3E0D0DD1D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364D769" w14:textId="77777777" w:rsidR="00AA6218" w:rsidRPr="00A07856" w:rsidRDefault="00AA6218" w:rsidP="00AA6218">
      <w:pPr>
        <w:ind w:left="567"/>
        <w:rPr>
          <w:b/>
          <w:strike/>
          <w:color w:val="FF0000"/>
        </w:rPr>
      </w:pPr>
      <w:r w:rsidRPr="00A07856">
        <w:rPr>
          <w:b/>
          <w:strike/>
          <w:color w:val="FF0000"/>
        </w:rPr>
        <w:t>Gesamtprojektverantwortliche Person im Projektmanagement für die Erstellung des Gesamtsystems</w:t>
      </w:r>
    </w:p>
    <w:p w14:paraId="6EA88992" w14:textId="4413104C" w:rsidR="00AA6218" w:rsidRPr="00A07856" w:rsidRDefault="00AA6218" w:rsidP="00AA6218">
      <w:pPr>
        <w:tabs>
          <w:tab w:val="left" w:pos="2552"/>
        </w:tabs>
        <w:ind w:left="567"/>
        <w:rPr>
          <w:strike/>
          <w:color w:val="FF0000"/>
          <w:sz w:val="28"/>
        </w:rPr>
      </w:pPr>
      <w:r w:rsidRPr="00A07856">
        <w:rPr>
          <w:strike/>
          <w:color w:val="FF0000"/>
        </w:rPr>
        <w:t xml:space="preserve">Name: </w:t>
      </w:r>
      <w:r w:rsidRPr="00A07856">
        <w:rPr>
          <w:strike/>
          <w:color w:val="FF0000"/>
        </w:rPr>
        <w:tab/>
      </w:r>
      <w:sdt>
        <w:sdtPr>
          <w:rPr>
            <w:strike/>
            <w:noProof/>
            <w:color w:val="FF0000"/>
          </w:rPr>
          <w:id w:val="294264147"/>
          <w:placeholder>
            <w:docPart w:val="21BA82E78CB244DBA2775EE05A7CE04D"/>
          </w:placeholder>
        </w:sdtPr>
        <w:sdtEndPr/>
        <w:sdtContent>
          <w:r w:rsidRPr="00A07856">
            <w:rPr>
              <w:strike/>
              <w:noProof/>
              <w:color w:val="FF0000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A07856">
            <w:rPr>
              <w:strike/>
              <w:noProof/>
              <w:color w:val="FF0000"/>
            </w:rPr>
            <w:instrText xml:space="preserve"> FORMTEXT </w:instrText>
          </w:r>
          <w:r w:rsidRPr="00A07856">
            <w:rPr>
              <w:strike/>
              <w:noProof/>
              <w:color w:val="FF0000"/>
            </w:rPr>
          </w:r>
          <w:r w:rsidRPr="00A07856">
            <w:rPr>
              <w:strike/>
              <w:noProof/>
              <w:color w:val="FF0000"/>
            </w:rPr>
            <w:fldChar w:fldCharType="separate"/>
          </w:r>
          <w:r w:rsidRPr="00A07856">
            <w:rPr>
              <w:strike/>
              <w:noProof/>
              <w:color w:val="FF0000"/>
            </w:rPr>
            <w:t>__________________________________________</w:t>
          </w:r>
          <w:r w:rsidRPr="00A07856">
            <w:rPr>
              <w:strike/>
              <w:noProof/>
              <w:color w:val="FF0000"/>
            </w:rPr>
            <w:fldChar w:fldCharType="end"/>
          </w:r>
        </w:sdtContent>
      </w:sdt>
    </w:p>
    <w:p w14:paraId="52B2893E" w14:textId="37D003ED" w:rsidR="00AA6218" w:rsidRPr="00A07856" w:rsidRDefault="00AA6218" w:rsidP="00AA6218">
      <w:pPr>
        <w:tabs>
          <w:tab w:val="left" w:pos="2552"/>
        </w:tabs>
        <w:ind w:left="567"/>
        <w:rPr>
          <w:strike/>
          <w:color w:val="FF0000"/>
          <w:sz w:val="28"/>
        </w:rPr>
      </w:pPr>
      <w:r w:rsidRPr="00A07856">
        <w:rPr>
          <w:strike/>
          <w:color w:val="FF0000"/>
        </w:rPr>
        <w:t xml:space="preserve">Position: </w:t>
      </w:r>
      <w:r w:rsidRPr="00A07856">
        <w:rPr>
          <w:strike/>
          <w:color w:val="FF0000"/>
        </w:rPr>
        <w:tab/>
      </w:r>
      <w:sdt>
        <w:sdtPr>
          <w:rPr>
            <w:strike/>
            <w:noProof/>
            <w:color w:val="FF0000"/>
          </w:rPr>
          <w:id w:val="1117410145"/>
          <w:placeholder>
            <w:docPart w:val="44F4A95C45C0476E9BBE2749BFBEEB8C"/>
          </w:placeholder>
        </w:sdtPr>
        <w:sdtEndPr/>
        <w:sdtContent>
          <w:r w:rsidRPr="00A07856">
            <w:rPr>
              <w:strike/>
              <w:noProof/>
              <w:color w:val="FF0000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A07856">
            <w:rPr>
              <w:strike/>
              <w:noProof/>
              <w:color w:val="FF0000"/>
            </w:rPr>
            <w:instrText xml:space="preserve"> FORMTEXT </w:instrText>
          </w:r>
          <w:r w:rsidRPr="00A07856">
            <w:rPr>
              <w:strike/>
              <w:noProof/>
              <w:color w:val="FF0000"/>
            </w:rPr>
          </w:r>
          <w:r w:rsidRPr="00A07856">
            <w:rPr>
              <w:strike/>
              <w:noProof/>
              <w:color w:val="FF0000"/>
            </w:rPr>
            <w:fldChar w:fldCharType="separate"/>
          </w:r>
          <w:r w:rsidRPr="00A07856">
            <w:rPr>
              <w:strike/>
              <w:noProof/>
              <w:color w:val="FF0000"/>
            </w:rPr>
            <w:t>__________________________________________</w:t>
          </w:r>
          <w:r w:rsidRPr="00A07856">
            <w:rPr>
              <w:strike/>
              <w:noProof/>
              <w:color w:val="FF0000"/>
            </w:rPr>
            <w:fldChar w:fldCharType="end"/>
          </w:r>
        </w:sdtContent>
      </w:sdt>
    </w:p>
    <w:p w14:paraId="2647FC3F" w14:textId="5A135278" w:rsidR="00AA6218" w:rsidRPr="00A07856" w:rsidRDefault="00AA6218" w:rsidP="00AA6218">
      <w:pPr>
        <w:tabs>
          <w:tab w:val="left" w:pos="2552"/>
        </w:tabs>
        <w:ind w:left="567"/>
        <w:rPr>
          <w:strike/>
          <w:color w:val="FF0000"/>
          <w:sz w:val="28"/>
        </w:rPr>
      </w:pPr>
      <w:r w:rsidRPr="00A07856">
        <w:rPr>
          <w:strike/>
          <w:color w:val="FF0000"/>
        </w:rPr>
        <w:t>Telefon</w:t>
      </w:r>
      <w:r w:rsidRPr="00A07856">
        <w:rPr>
          <w:strike/>
          <w:color w:val="FF0000"/>
        </w:rPr>
        <w:tab/>
      </w:r>
      <w:sdt>
        <w:sdtPr>
          <w:rPr>
            <w:strike/>
            <w:noProof/>
            <w:color w:val="FF0000"/>
          </w:rPr>
          <w:id w:val="168691639"/>
          <w:placeholder>
            <w:docPart w:val="7C5A9A4562144147B6D09C7A7E802604"/>
          </w:placeholder>
        </w:sdtPr>
        <w:sdtEndPr/>
        <w:sdtContent>
          <w:r w:rsidRPr="00A07856">
            <w:rPr>
              <w:strike/>
              <w:noProof/>
              <w:color w:val="FF0000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A07856">
            <w:rPr>
              <w:strike/>
              <w:noProof/>
              <w:color w:val="FF0000"/>
            </w:rPr>
            <w:instrText xml:space="preserve"> FORMTEXT </w:instrText>
          </w:r>
          <w:r w:rsidRPr="00A07856">
            <w:rPr>
              <w:strike/>
              <w:noProof/>
              <w:color w:val="FF0000"/>
            </w:rPr>
          </w:r>
          <w:r w:rsidRPr="00A07856">
            <w:rPr>
              <w:strike/>
              <w:noProof/>
              <w:color w:val="FF0000"/>
            </w:rPr>
            <w:fldChar w:fldCharType="separate"/>
          </w:r>
          <w:r w:rsidRPr="00A07856">
            <w:rPr>
              <w:strike/>
              <w:noProof/>
              <w:color w:val="FF0000"/>
            </w:rPr>
            <w:t>__________________________________________</w:t>
          </w:r>
          <w:r w:rsidRPr="00A07856">
            <w:rPr>
              <w:strike/>
              <w:noProof/>
              <w:color w:val="FF0000"/>
            </w:rPr>
            <w:fldChar w:fldCharType="end"/>
          </w:r>
        </w:sdtContent>
      </w:sdt>
    </w:p>
    <w:p w14:paraId="32A4C5DE" w14:textId="4899D1D2" w:rsidR="00AA6218" w:rsidRPr="00A07856" w:rsidRDefault="00AA6218" w:rsidP="00AA6218">
      <w:pPr>
        <w:tabs>
          <w:tab w:val="left" w:pos="2552"/>
        </w:tabs>
        <w:ind w:left="567"/>
        <w:rPr>
          <w:strike/>
          <w:color w:val="FF0000"/>
          <w:sz w:val="28"/>
        </w:rPr>
      </w:pPr>
      <w:r w:rsidRPr="00A07856">
        <w:rPr>
          <w:strike/>
          <w:color w:val="FF0000"/>
        </w:rPr>
        <w:t xml:space="preserve">E-Mailadresse: </w:t>
      </w:r>
      <w:r w:rsidRPr="00A07856">
        <w:rPr>
          <w:strike/>
          <w:color w:val="FF0000"/>
        </w:rPr>
        <w:tab/>
      </w:r>
      <w:sdt>
        <w:sdtPr>
          <w:rPr>
            <w:strike/>
            <w:noProof/>
            <w:color w:val="FF0000"/>
          </w:rPr>
          <w:id w:val="885075955"/>
          <w:placeholder>
            <w:docPart w:val="B96BA6A770B44FC58B0A6F97E2C1C527"/>
          </w:placeholder>
        </w:sdtPr>
        <w:sdtEndPr/>
        <w:sdtContent>
          <w:r w:rsidRPr="00A07856">
            <w:rPr>
              <w:strike/>
              <w:noProof/>
              <w:color w:val="FF0000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A07856">
            <w:rPr>
              <w:strike/>
              <w:noProof/>
              <w:color w:val="FF0000"/>
            </w:rPr>
            <w:instrText xml:space="preserve"> FORMTEXT </w:instrText>
          </w:r>
          <w:r w:rsidRPr="00A07856">
            <w:rPr>
              <w:strike/>
              <w:noProof/>
              <w:color w:val="FF0000"/>
            </w:rPr>
          </w:r>
          <w:r w:rsidRPr="00A07856">
            <w:rPr>
              <w:strike/>
              <w:noProof/>
              <w:color w:val="FF0000"/>
            </w:rPr>
            <w:fldChar w:fldCharType="separate"/>
          </w:r>
          <w:r w:rsidRPr="00A07856">
            <w:rPr>
              <w:strike/>
              <w:noProof/>
              <w:color w:val="FF0000"/>
            </w:rPr>
            <w:t>__________________________________________</w:t>
          </w:r>
          <w:r w:rsidRPr="00A07856">
            <w:rPr>
              <w:strike/>
              <w:noProof/>
              <w:color w:val="FF0000"/>
            </w:rPr>
            <w:fldChar w:fldCharType="end"/>
          </w:r>
        </w:sdtContent>
      </w:sdt>
    </w:p>
    <w:p w14:paraId="7647AC56" w14:textId="4B785B28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 w:rsidRPr="00A07856">
        <w:rPr>
          <w:strike/>
          <w:color w:val="FF0000"/>
        </w:rPr>
        <w:t xml:space="preserve">Postanschrift: </w:t>
      </w:r>
      <w:r w:rsidRPr="00A07856">
        <w:rPr>
          <w:strike/>
          <w:color w:val="FF0000"/>
        </w:rPr>
        <w:tab/>
      </w:r>
      <w:sdt>
        <w:sdtPr>
          <w:rPr>
            <w:strike/>
            <w:noProof/>
            <w:color w:val="FF0000"/>
          </w:rPr>
          <w:id w:val="-853885895"/>
          <w:placeholder>
            <w:docPart w:val="04F4260C539A4764B088A9DD8E490639"/>
          </w:placeholder>
        </w:sdtPr>
        <w:sdtEndPr/>
        <w:sdtContent>
          <w:r w:rsidRPr="00A07856">
            <w:rPr>
              <w:strike/>
              <w:noProof/>
              <w:color w:val="FF0000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A07856">
            <w:rPr>
              <w:strike/>
              <w:noProof/>
              <w:color w:val="FF0000"/>
            </w:rPr>
            <w:instrText xml:space="preserve"> FORMTEXT </w:instrText>
          </w:r>
          <w:r w:rsidRPr="00A07856">
            <w:rPr>
              <w:strike/>
              <w:noProof/>
              <w:color w:val="FF0000"/>
            </w:rPr>
          </w:r>
          <w:r w:rsidRPr="00A07856">
            <w:rPr>
              <w:strike/>
              <w:noProof/>
              <w:color w:val="FF0000"/>
            </w:rPr>
            <w:fldChar w:fldCharType="separate"/>
          </w:r>
          <w:r w:rsidRPr="00A07856">
            <w:rPr>
              <w:strike/>
              <w:noProof/>
              <w:color w:val="FF0000"/>
            </w:rPr>
            <w:t>__________________________________________</w:t>
          </w:r>
          <w:r w:rsidRPr="00A07856">
            <w:rPr>
              <w:strike/>
              <w:noProof/>
              <w:color w:val="FF0000"/>
            </w:rPr>
            <w:fldChar w:fldCharType="end"/>
          </w:r>
        </w:sdtContent>
      </w:sdt>
    </w:p>
    <w:p w14:paraId="3DBBB1B0" w14:textId="577A49AB" w:rsidR="00AA6218" w:rsidRPr="00AA6218" w:rsidRDefault="00AA6218" w:rsidP="00AA6218">
      <w:pPr>
        <w:pStyle w:val="Listenabsatz"/>
        <w:numPr>
          <w:ilvl w:val="0"/>
          <w:numId w:val="14"/>
        </w:numPr>
        <w:rPr>
          <w:b/>
        </w:rPr>
      </w:pPr>
      <w:r>
        <w:rPr>
          <w:b/>
        </w:rPr>
        <w:t>Weitere Schlüsselpositionen des Auftragnehmers</w:t>
      </w:r>
    </w:p>
    <w:p w14:paraId="43BDC784" w14:textId="77777777" w:rsidR="00AA6218" w:rsidRDefault="00AA6218" w:rsidP="00AA6218">
      <w:pPr>
        <w:tabs>
          <w:tab w:val="left" w:pos="2552"/>
        </w:tabs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Projektleiter*in (Senioritätenstufe „Experte“ **)</w:t>
      </w:r>
    </w:p>
    <w:p w14:paraId="228A3A78" w14:textId="24C564EE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864402127"/>
          <w:placeholder>
            <w:docPart w:val="99E1205875364F699C1E9235CE4098E6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2BF1CB69" w14:textId="5EE77EEC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lastRenderedPageBreak/>
        <w:t>Kontaktdaten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81500806"/>
          <w:placeholder>
            <w:docPart w:val="BE801B97ABE14E2B98F8CA745884AACD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417D2C7" w14:textId="77777777" w:rsidR="00AA6218" w:rsidRDefault="00AA6218" w:rsidP="00AA6218">
      <w:pPr>
        <w:tabs>
          <w:tab w:val="left" w:pos="2552"/>
        </w:tabs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Systemarchitekt*in (Senioritätenstufe „Experte“ **)</w:t>
      </w:r>
    </w:p>
    <w:p w14:paraId="0D2CD6BD" w14:textId="26A35C47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-1744639523"/>
          <w:placeholder>
            <w:docPart w:val="B5A847996AAD45A8BA4874CB3B143705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0C36CF9A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Kontaktdaten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781308383"/>
          <w:placeholder>
            <w:docPart w:val="816C0B9B22C34910963FAC4139D96167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0E519D18" w14:textId="77777777" w:rsidR="00AA6218" w:rsidRDefault="00AA6218" w:rsidP="00AA6218">
      <w:pPr>
        <w:tabs>
          <w:tab w:val="left" w:pos="2552"/>
        </w:tabs>
        <w:ind w:left="567"/>
        <w:rPr>
          <w:b/>
          <w:color w:val="007A89" w:themeColor="text2"/>
        </w:rPr>
      </w:pPr>
      <w:r w:rsidRPr="00AA6218">
        <w:rPr>
          <w:b/>
          <w:color w:val="007A89" w:themeColor="text2"/>
        </w:rPr>
        <w:t>Software-Architekt*in (Senioritätenstufe „Experte“ **)</w:t>
      </w:r>
    </w:p>
    <w:p w14:paraId="086D74C0" w14:textId="13E9E061" w:rsidR="00AA6218" w:rsidRPr="00CA0710" w:rsidRDefault="00AA6218" w:rsidP="00AA621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CA0710">
        <w:t xml:space="preserve">Name: </w:t>
      </w:r>
      <w:r w:rsidRPr="00CA0710">
        <w:tab/>
      </w:r>
      <w:sdt>
        <w:sdtPr>
          <w:rPr>
            <w:noProof/>
          </w:rPr>
          <w:id w:val="95676694"/>
          <w:placeholder>
            <w:docPart w:val="5609FE92FAC54622A92E10795FCF0E68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A24AF95" w14:textId="77777777" w:rsidR="00AA6218" w:rsidRPr="00CA0710" w:rsidRDefault="00AA6218" w:rsidP="00AA6218">
      <w:pPr>
        <w:tabs>
          <w:tab w:val="left" w:pos="2552"/>
        </w:tabs>
        <w:ind w:left="567"/>
        <w:rPr>
          <w:sz w:val="28"/>
        </w:rPr>
      </w:pPr>
      <w:r>
        <w:t>Kontaktdaten</w:t>
      </w:r>
      <w:r w:rsidRPr="00CA0710">
        <w:t xml:space="preserve">: </w:t>
      </w:r>
      <w:r w:rsidRPr="00CA0710">
        <w:tab/>
      </w:r>
      <w:sdt>
        <w:sdtPr>
          <w:rPr>
            <w:noProof/>
          </w:rPr>
          <w:id w:val="1857077875"/>
          <w:placeholder>
            <w:docPart w:val="EE82D1BCE0E54EB0AF23FA7B32028010"/>
          </w:placeholder>
        </w:sdtPr>
        <w:sdtEndPr/>
        <w:sdtContent>
          <w:r w:rsidRPr="00CA0710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CA0710">
            <w:rPr>
              <w:noProof/>
            </w:rPr>
            <w:instrText xml:space="preserve"> FORMTEXT </w:instrText>
          </w:r>
          <w:r w:rsidRPr="00CA0710">
            <w:rPr>
              <w:noProof/>
            </w:rPr>
          </w:r>
          <w:r w:rsidRPr="00CA0710">
            <w:rPr>
              <w:noProof/>
            </w:rPr>
            <w:fldChar w:fldCharType="separate"/>
          </w:r>
          <w:r w:rsidRPr="00CA0710">
            <w:rPr>
              <w:noProof/>
            </w:rPr>
            <w:t>__________________________________________</w:t>
          </w:r>
          <w:r w:rsidRPr="00CA0710">
            <w:rPr>
              <w:noProof/>
            </w:rPr>
            <w:fldChar w:fldCharType="end"/>
          </w:r>
        </w:sdtContent>
      </w:sdt>
    </w:p>
    <w:p w14:paraId="617D2A0A" w14:textId="648A210C" w:rsidR="00AA6218" w:rsidRPr="00AA6218" w:rsidRDefault="00AA6218" w:rsidP="00832A08">
      <w:pPr>
        <w:ind w:left="567"/>
        <w:rPr>
          <w:sz w:val="20"/>
          <w:szCs w:val="20"/>
        </w:rPr>
      </w:pPr>
      <w:r w:rsidRPr="00AA6218">
        <w:rPr>
          <w:sz w:val="20"/>
          <w:szCs w:val="20"/>
        </w:rPr>
        <w:t>** Gemäß Definition in Kapitel 4.7.2 (Fachliche Anforderungen an das Personal) der Leistungsbeschreibung (Anlage 1)</w:t>
      </w:r>
    </w:p>
    <w:sectPr w:rsidR="00AA6218" w:rsidRPr="00AA6218" w:rsidSect="002C5B09">
      <w:headerReference w:type="default" r:id="rId13"/>
      <w:footerReference w:type="default" r:id="rId14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altName w:val="Calibri"/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0F879" w14:textId="564E8B99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 xml:space="preserve">Version </w:t>
    </w:r>
    <w:r w:rsidR="000C1EF6">
      <w:rPr>
        <w:color w:val="007A89" w:themeColor="text2"/>
      </w:rPr>
      <w:t>3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trackRevisions/>
  <w:documentProtection w:edit="forms" w:formatting="1" w:enforcement="1" w:spinCount="100000" w:hashValue="vVFfdWzKMZbadVOwfI0upb+Ht1KA572/ibHeH04xs0qqpZI+facqC5p1KZadO8qUwAJmV0umnzgAxjsZSWcEaQ==" w:saltValue="lA3bYqqJUXrpwx6Xq/cxn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414BB"/>
    <w:rsid w:val="00074A08"/>
    <w:rsid w:val="00075DED"/>
    <w:rsid w:val="00077BBD"/>
    <w:rsid w:val="0008679B"/>
    <w:rsid w:val="000B047D"/>
    <w:rsid w:val="000B183F"/>
    <w:rsid w:val="000B7FC5"/>
    <w:rsid w:val="000C1EF6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4703B"/>
    <w:rsid w:val="00267CC2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4546DC"/>
    <w:rsid w:val="004549BD"/>
    <w:rsid w:val="00462C8A"/>
    <w:rsid w:val="004A4696"/>
    <w:rsid w:val="004B3DBE"/>
    <w:rsid w:val="004C11E7"/>
    <w:rsid w:val="004C4073"/>
    <w:rsid w:val="004D111F"/>
    <w:rsid w:val="004E6E0A"/>
    <w:rsid w:val="00501E4F"/>
    <w:rsid w:val="005100BE"/>
    <w:rsid w:val="00561634"/>
    <w:rsid w:val="00575C44"/>
    <w:rsid w:val="005A6450"/>
    <w:rsid w:val="005C5E22"/>
    <w:rsid w:val="005D41C6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1AF1"/>
    <w:rsid w:val="00832A08"/>
    <w:rsid w:val="00833CF0"/>
    <w:rsid w:val="008407C1"/>
    <w:rsid w:val="008542D6"/>
    <w:rsid w:val="008C1E49"/>
    <w:rsid w:val="008F474A"/>
    <w:rsid w:val="00927232"/>
    <w:rsid w:val="00932F7D"/>
    <w:rsid w:val="00945DED"/>
    <w:rsid w:val="00945F23"/>
    <w:rsid w:val="009540FF"/>
    <w:rsid w:val="00995A2D"/>
    <w:rsid w:val="009A3E35"/>
    <w:rsid w:val="009B4EA6"/>
    <w:rsid w:val="00A04414"/>
    <w:rsid w:val="00A07856"/>
    <w:rsid w:val="00A41AE9"/>
    <w:rsid w:val="00A52D0F"/>
    <w:rsid w:val="00A71589"/>
    <w:rsid w:val="00A84A69"/>
    <w:rsid w:val="00A8560D"/>
    <w:rsid w:val="00A96148"/>
    <w:rsid w:val="00AA6218"/>
    <w:rsid w:val="00AB5D47"/>
    <w:rsid w:val="00AC5A00"/>
    <w:rsid w:val="00AC7147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70B71"/>
    <w:rsid w:val="00C849BB"/>
    <w:rsid w:val="00CA0710"/>
    <w:rsid w:val="00CD4BDA"/>
    <w:rsid w:val="00CE2DAF"/>
    <w:rsid w:val="00CF17B6"/>
    <w:rsid w:val="00CF208F"/>
    <w:rsid w:val="00D27705"/>
    <w:rsid w:val="00D301F3"/>
    <w:rsid w:val="00D53AE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4BCC"/>
    <w:rsid w:val="00E754F2"/>
    <w:rsid w:val="00E97E20"/>
    <w:rsid w:val="00EA4B2B"/>
    <w:rsid w:val="00EB06CD"/>
    <w:rsid w:val="00EC793F"/>
    <w:rsid w:val="00EE30BD"/>
    <w:rsid w:val="00EF38D5"/>
    <w:rsid w:val="00F17D2D"/>
    <w:rsid w:val="00F25E44"/>
    <w:rsid w:val="00F40D70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1417BA3959466AA7149D0AD31852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FE14C2-A7A6-43F1-975A-8F654AD48908}"/>
      </w:docPartPr>
      <w:docPartBody>
        <w:p w:rsidR="00497102" w:rsidRDefault="00AB0AA6" w:rsidP="00AB0AA6">
          <w:pPr>
            <w:pStyle w:val="7D1417BA3959466AA7149D0AD31852C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632B2E9FD449F2904882E1727754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4FD25-EF21-4799-865B-6F46C3AE8BB6}"/>
      </w:docPartPr>
      <w:docPartBody>
        <w:p w:rsidR="00497102" w:rsidRDefault="00AB0AA6" w:rsidP="00AB0AA6">
          <w:pPr>
            <w:pStyle w:val="7F632B2E9FD449F2904882E17277549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686722A213405D946A03D8C848A7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37C1B9-6E33-4916-B45D-9F8BA9055CA9}"/>
      </w:docPartPr>
      <w:docPartBody>
        <w:p w:rsidR="00497102" w:rsidRDefault="00AB0AA6" w:rsidP="00AB0AA6">
          <w:pPr>
            <w:pStyle w:val="6C686722A213405D946A03D8C848A701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A018D9F4B64A70B1DFE672022676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270259-D9ED-4180-93EC-FE95B4651CB7}"/>
      </w:docPartPr>
      <w:docPartBody>
        <w:p w:rsidR="00497102" w:rsidRDefault="00AB0AA6" w:rsidP="00AB0AA6">
          <w:pPr>
            <w:pStyle w:val="0EA018D9F4B64A70B1DFE6720226769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C486C9099845D0970F62F2FB9DF9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E4330E-BD9A-4E10-914B-55E79384F908}"/>
      </w:docPartPr>
      <w:docPartBody>
        <w:p w:rsidR="00497102" w:rsidRDefault="00AB0AA6" w:rsidP="00AB0AA6">
          <w:pPr>
            <w:pStyle w:val="BDC486C9099845D0970F62F2FB9DF99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38E80E4AA84D4A893A871CC42B7F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3E93B-0682-4C5A-926A-E27F9FB96B5F}"/>
      </w:docPartPr>
      <w:docPartBody>
        <w:p w:rsidR="00497102" w:rsidRDefault="00AB0AA6" w:rsidP="00AB0AA6">
          <w:pPr>
            <w:pStyle w:val="EF38E80E4AA84D4A893A871CC42B7F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94CFE8B4C0437A9C020A300CD4F8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53BEE1-EC9E-4F51-AFD1-59D06E6B3F3D}"/>
      </w:docPartPr>
      <w:docPartBody>
        <w:p w:rsidR="00497102" w:rsidRDefault="00AB0AA6" w:rsidP="00AB0AA6">
          <w:pPr>
            <w:pStyle w:val="F394CFE8B4C0437A9C020A300CD4F8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A7CBDE4DDB4CD9BE1FF905EDBE02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5EFD70-717A-4C60-B257-8D2FF8B37AC9}"/>
      </w:docPartPr>
      <w:docPartBody>
        <w:p w:rsidR="00497102" w:rsidRDefault="00AB0AA6" w:rsidP="00AB0AA6">
          <w:pPr>
            <w:pStyle w:val="C9A7CBDE4DDB4CD9BE1FF905EDBE02C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A4007696614186BF16414D134DA4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3CEC8A-C07C-46BE-BC59-8FB5048D9D55}"/>
      </w:docPartPr>
      <w:docPartBody>
        <w:p w:rsidR="00497102" w:rsidRDefault="00AB0AA6" w:rsidP="00AB0AA6">
          <w:pPr>
            <w:pStyle w:val="2BA4007696614186BF16414D134DA45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5D08D4C148453796DDC68D28A20C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E1B6DF-03B1-4A9A-B05B-637DAB394E22}"/>
      </w:docPartPr>
      <w:docPartBody>
        <w:p w:rsidR="00497102" w:rsidRDefault="00AB0AA6" w:rsidP="00AB0AA6">
          <w:pPr>
            <w:pStyle w:val="9A5D08D4C148453796DDC68D28A20C7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F21EA024234728A8558B23534D14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35FE89-190E-4DCE-9E82-EEC2CC231834}"/>
      </w:docPartPr>
      <w:docPartBody>
        <w:p w:rsidR="00497102" w:rsidRDefault="00AB0AA6" w:rsidP="00AB0AA6">
          <w:pPr>
            <w:pStyle w:val="35F21EA024234728A8558B23534D14A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35DE40C20A4C40A51E806617777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3B3C5B-E4FC-4CD6-A2DB-9033DA1F22B2}"/>
      </w:docPartPr>
      <w:docPartBody>
        <w:p w:rsidR="00497102" w:rsidRDefault="00AB0AA6" w:rsidP="00AB0AA6">
          <w:pPr>
            <w:pStyle w:val="0D35DE40C20A4C40A51E80661777753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69022C7A34FB3B2D5B9CF691923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D11EE2-99BE-4442-A21C-27A1CF1B9A4F}"/>
      </w:docPartPr>
      <w:docPartBody>
        <w:p w:rsidR="00497102" w:rsidRDefault="00AB0AA6" w:rsidP="00AB0AA6">
          <w:pPr>
            <w:pStyle w:val="C2A69022C7A34FB3B2D5B9CF691923B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BF3BA05EB94DD6876EAC904B9388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4F5B71-4FA0-4E37-A891-5CFD9069B28E}"/>
      </w:docPartPr>
      <w:docPartBody>
        <w:p w:rsidR="00497102" w:rsidRDefault="00AB0AA6" w:rsidP="00AB0AA6">
          <w:pPr>
            <w:pStyle w:val="4CBF3BA05EB94DD6876EAC904B9388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A262DF27204B76925B6BD3E0D0DD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1E5B8D-F7E1-40EA-9454-FE748AEFCCB1}"/>
      </w:docPartPr>
      <w:docPartBody>
        <w:p w:rsidR="00497102" w:rsidRDefault="00AB0AA6" w:rsidP="00AB0AA6">
          <w:pPr>
            <w:pStyle w:val="0AA262DF27204B76925B6BD3E0D0DD1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1BA82E78CB244DBA2775EE05A7CE0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88B00A-C91D-448F-A7B5-5E594CFD4881}"/>
      </w:docPartPr>
      <w:docPartBody>
        <w:p w:rsidR="00497102" w:rsidRDefault="00AB0AA6" w:rsidP="00AB0AA6">
          <w:pPr>
            <w:pStyle w:val="21BA82E78CB244DBA2775EE05A7CE04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F4A95C45C0476E9BBE2749BFBEEB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4B2478-680F-4CF1-B4FA-B3508A356072}"/>
      </w:docPartPr>
      <w:docPartBody>
        <w:p w:rsidR="00497102" w:rsidRDefault="00AB0AA6" w:rsidP="00AB0AA6">
          <w:pPr>
            <w:pStyle w:val="44F4A95C45C0476E9BBE2749BFBEEB8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5A9A4562144147B6D09C7A7E8026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04FAD3-71AD-4842-BAE9-C98F1D32A14C}"/>
      </w:docPartPr>
      <w:docPartBody>
        <w:p w:rsidR="00497102" w:rsidRDefault="00AB0AA6" w:rsidP="00AB0AA6">
          <w:pPr>
            <w:pStyle w:val="7C5A9A4562144147B6D09C7A7E802604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6BA6A770B44FC58B0A6F97E2C1C5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162D57-2DDD-488B-A94F-252D4567437E}"/>
      </w:docPartPr>
      <w:docPartBody>
        <w:p w:rsidR="00497102" w:rsidRDefault="00AB0AA6" w:rsidP="00AB0AA6">
          <w:pPr>
            <w:pStyle w:val="B96BA6A770B44FC58B0A6F97E2C1C52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F4260C539A4764B088A9DD8E4906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567548-21D6-44FD-BCF2-EDC54C511B87}"/>
      </w:docPartPr>
      <w:docPartBody>
        <w:p w:rsidR="00497102" w:rsidRDefault="00AB0AA6" w:rsidP="00AB0AA6">
          <w:pPr>
            <w:pStyle w:val="04F4260C539A4764B088A9DD8E4906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E1205875364F699C1E9235CE4098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C4602C-5E2E-4A5A-AA07-EF87A5805863}"/>
      </w:docPartPr>
      <w:docPartBody>
        <w:p w:rsidR="00497102" w:rsidRDefault="00AB0AA6" w:rsidP="00AB0AA6">
          <w:pPr>
            <w:pStyle w:val="99E1205875364F699C1E9235CE4098E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801B97ABE14E2B98F8CA745884AA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AD84A-ADF1-4076-B612-9501805BAED1}"/>
      </w:docPartPr>
      <w:docPartBody>
        <w:p w:rsidR="00497102" w:rsidRDefault="00AB0AA6" w:rsidP="00AB0AA6">
          <w:pPr>
            <w:pStyle w:val="BE801B97ABE14E2B98F8CA745884AAC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5A847996AAD45A8BA4874CB3B1437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8C264D-E755-4186-AE4C-8B1C091BFAC3}"/>
      </w:docPartPr>
      <w:docPartBody>
        <w:p w:rsidR="00497102" w:rsidRDefault="00AB0AA6" w:rsidP="00AB0AA6">
          <w:pPr>
            <w:pStyle w:val="B5A847996AAD45A8BA4874CB3B143705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6C0B9B22C34910963FAC4139D961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20B3D4-270E-4BF2-8556-62B34A97550F}"/>
      </w:docPartPr>
      <w:docPartBody>
        <w:p w:rsidR="00497102" w:rsidRDefault="00AB0AA6" w:rsidP="00AB0AA6">
          <w:pPr>
            <w:pStyle w:val="816C0B9B22C34910963FAC4139D9616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09FE92FAC54622A92E10795FCF0E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B38513-D973-4D2C-9078-18E246B3F6EC}"/>
      </w:docPartPr>
      <w:docPartBody>
        <w:p w:rsidR="00497102" w:rsidRDefault="00AB0AA6" w:rsidP="00AB0AA6">
          <w:pPr>
            <w:pStyle w:val="5609FE92FAC54622A92E10795FCF0E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82D1BCE0E54EB0AF23FA7B320280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36BB8-FEC3-4663-9458-6C5830256636}"/>
      </w:docPartPr>
      <w:docPartBody>
        <w:p w:rsidR="00497102" w:rsidRDefault="00AB0AA6" w:rsidP="00AB0AA6">
          <w:pPr>
            <w:pStyle w:val="EE82D1BCE0E54EB0AF23FA7B3202801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altName w:val="Calibri"/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4703B"/>
    <w:rsid w:val="002B6532"/>
    <w:rsid w:val="00497102"/>
    <w:rsid w:val="00562C5F"/>
    <w:rsid w:val="006A1A0B"/>
    <w:rsid w:val="00736D5A"/>
    <w:rsid w:val="00831AF1"/>
    <w:rsid w:val="00995A2D"/>
    <w:rsid w:val="00AB0AA6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B0AA6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  <w:style w:type="paragraph" w:customStyle="1" w:styleId="F9782704D00040CBB8A50C0063B41114">
    <w:name w:val="F9782704D00040CBB8A50C0063B41114"/>
    <w:rsid w:val="00AB0AA6"/>
  </w:style>
  <w:style w:type="paragraph" w:customStyle="1" w:styleId="6B63B74F87B94EE8A6059013A25ECF87">
    <w:name w:val="6B63B74F87B94EE8A6059013A25ECF87"/>
    <w:rsid w:val="00AB0AA6"/>
  </w:style>
  <w:style w:type="paragraph" w:customStyle="1" w:styleId="132969D1D47A40C486ABA06065AA70E1">
    <w:name w:val="132969D1D47A40C486ABA06065AA70E1"/>
    <w:rsid w:val="00AB0AA6"/>
  </w:style>
  <w:style w:type="paragraph" w:customStyle="1" w:styleId="78B3450127934574AF9CD66E39CC6931">
    <w:name w:val="78B3450127934574AF9CD66E39CC6931"/>
    <w:rsid w:val="00AB0AA6"/>
  </w:style>
  <w:style w:type="paragraph" w:customStyle="1" w:styleId="7D1417BA3959466AA7149D0AD31852C3">
    <w:name w:val="7D1417BA3959466AA7149D0AD31852C3"/>
    <w:rsid w:val="00AB0AA6"/>
  </w:style>
  <w:style w:type="paragraph" w:customStyle="1" w:styleId="7F632B2E9FD449F2904882E17277549A">
    <w:name w:val="7F632B2E9FD449F2904882E17277549A"/>
    <w:rsid w:val="00AB0AA6"/>
  </w:style>
  <w:style w:type="paragraph" w:customStyle="1" w:styleId="6C686722A213405D946A03D8C848A701">
    <w:name w:val="6C686722A213405D946A03D8C848A701"/>
    <w:rsid w:val="00AB0AA6"/>
  </w:style>
  <w:style w:type="paragraph" w:customStyle="1" w:styleId="0FBC4356B783464A954ECA3BFA696D06">
    <w:name w:val="0FBC4356B783464A954ECA3BFA696D06"/>
    <w:rsid w:val="00AB0AA6"/>
  </w:style>
  <w:style w:type="paragraph" w:customStyle="1" w:styleId="5BC72C265C2C44E197714CD38E978DB9">
    <w:name w:val="5BC72C265C2C44E197714CD38E978DB9"/>
    <w:rsid w:val="00AB0AA6"/>
  </w:style>
  <w:style w:type="paragraph" w:customStyle="1" w:styleId="42D0D9E1EBC848D1820E4879C5F34471">
    <w:name w:val="42D0D9E1EBC848D1820E4879C5F34471"/>
    <w:rsid w:val="00AB0AA6"/>
  </w:style>
  <w:style w:type="paragraph" w:customStyle="1" w:styleId="D31F2A7ADDE8479BA66F92A7879C6DC1">
    <w:name w:val="D31F2A7ADDE8479BA66F92A7879C6DC1"/>
    <w:rsid w:val="00AB0AA6"/>
  </w:style>
  <w:style w:type="paragraph" w:customStyle="1" w:styleId="A51E4855E62C4FBEAE3E260CC1FE1D6C">
    <w:name w:val="A51E4855E62C4FBEAE3E260CC1FE1D6C"/>
    <w:rsid w:val="00AB0AA6"/>
  </w:style>
  <w:style w:type="paragraph" w:customStyle="1" w:styleId="7EEE2AE46D6448599AE42A3904D22909">
    <w:name w:val="7EEE2AE46D6448599AE42A3904D22909"/>
    <w:rsid w:val="00AB0AA6"/>
  </w:style>
  <w:style w:type="paragraph" w:customStyle="1" w:styleId="D96A09633A354525972CFE4A11946DF0">
    <w:name w:val="D96A09633A354525972CFE4A11946DF0"/>
    <w:rsid w:val="00AB0AA6"/>
  </w:style>
  <w:style w:type="paragraph" w:customStyle="1" w:styleId="4B416A64EE0D4D75863FD8E1D2FB4842">
    <w:name w:val="4B416A64EE0D4D75863FD8E1D2FB4842"/>
    <w:rsid w:val="00AB0AA6"/>
  </w:style>
  <w:style w:type="paragraph" w:customStyle="1" w:styleId="AEBD52AE25E44E80843D9F92DC8CED6E">
    <w:name w:val="AEBD52AE25E44E80843D9F92DC8CED6E"/>
    <w:rsid w:val="00AB0AA6"/>
  </w:style>
  <w:style w:type="paragraph" w:customStyle="1" w:styleId="BFE3A0EB9C0F494EB2E30EAB8149C9E0">
    <w:name w:val="BFE3A0EB9C0F494EB2E30EAB8149C9E0"/>
    <w:rsid w:val="00AB0AA6"/>
  </w:style>
  <w:style w:type="paragraph" w:customStyle="1" w:styleId="E9F32E5CA75A4A869560199847A15C86">
    <w:name w:val="E9F32E5CA75A4A869560199847A15C86"/>
    <w:rsid w:val="00AB0AA6"/>
  </w:style>
  <w:style w:type="paragraph" w:customStyle="1" w:styleId="0EA018D9F4B64A70B1DFE6720226769B">
    <w:name w:val="0EA018D9F4B64A70B1DFE6720226769B"/>
    <w:rsid w:val="00AB0AA6"/>
  </w:style>
  <w:style w:type="paragraph" w:customStyle="1" w:styleId="BDC486C9099845D0970F62F2FB9DF997">
    <w:name w:val="BDC486C9099845D0970F62F2FB9DF997"/>
    <w:rsid w:val="00AB0AA6"/>
  </w:style>
  <w:style w:type="paragraph" w:customStyle="1" w:styleId="EF38E80E4AA84D4A893A871CC42B7FE7">
    <w:name w:val="EF38E80E4AA84D4A893A871CC42B7FE7"/>
    <w:rsid w:val="00AB0AA6"/>
  </w:style>
  <w:style w:type="paragraph" w:customStyle="1" w:styleId="F394CFE8B4C0437A9C020A300CD4F8A9">
    <w:name w:val="F394CFE8B4C0437A9C020A300CD4F8A9"/>
    <w:rsid w:val="00AB0AA6"/>
  </w:style>
  <w:style w:type="paragraph" w:customStyle="1" w:styleId="C9A7CBDE4DDB4CD9BE1FF905EDBE02C2">
    <w:name w:val="C9A7CBDE4DDB4CD9BE1FF905EDBE02C2"/>
    <w:rsid w:val="00AB0AA6"/>
  </w:style>
  <w:style w:type="paragraph" w:customStyle="1" w:styleId="2BA4007696614186BF16414D134DA45F">
    <w:name w:val="2BA4007696614186BF16414D134DA45F"/>
    <w:rsid w:val="00AB0AA6"/>
  </w:style>
  <w:style w:type="paragraph" w:customStyle="1" w:styleId="9A5D08D4C148453796DDC68D28A20C72">
    <w:name w:val="9A5D08D4C148453796DDC68D28A20C72"/>
    <w:rsid w:val="00AB0AA6"/>
  </w:style>
  <w:style w:type="paragraph" w:customStyle="1" w:styleId="35F21EA024234728A8558B23534D14AF">
    <w:name w:val="35F21EA024234728A8558B23534D14AF"/>
    <w:rsid w:val="00AB0AA6"/>
  </w:style>
  <w:style w:type="paragraph" w:customStyle="1" w:styleId="0D35DE40C20A4C40A51E806617777538">
    <w:name w:val="0D35DE40C20A4C40A51E806617777538"/>
    <w:rsid w:val="00AB0AA6"/>
  </w:style>
  <w:style w:type="paragraph" w:customStyle="1" w:styleId="C2A69022C7A34FB3B2D5B9CF691923B7">
    <w:name w:val="C2A69022C7A34FB3B2D5B9CF691923B7"/>
    <w:rsid w:val="00AB0AA6"/>
  </w:style>
  <w:style w:type="paragraph" w:customStyle="1" w:styleId="4CBF3BA05EB94DD6876EAC904B93883B">
    <w:name w:val="4CBF3BA05EB94DD6876EAC904B93883B"/>
    <w:rsid w:val="00AB0AA6"/>
  </w:style>
  <w:style w:type="paragraph" w:customStyle="1" w:styleId="0AA262DF27204B76925B6BD3E0D0DD1D">
    <w:name w:val="0AA262DF27204B76925B6BD3E0D0DD1D"/>
    <w:rsid w:val="00AB0AA6"/>
  </w:style>
  <w:style w:type="paragraph" w:customStyle="1" w:styleId="21BA82E78CB244DBA2775EE05A7CE04D">
    <w:name w:val="21BA82E78CB244DBA2775EE05A7CE04D"/>
    <w:rsid w:val="00AB0AA6"/>
  </w:style>
  <w:style w:type="paragraph" w:customStyle="1" w:styleId="44F4A95C45C0476E9BBE2749BFBEEB8C">
    <w:name w:val="44F4A95C45C0476E9BBE2749BFBEEB8C"/>
    <w:rsid w:val="00AB0AA6"/>
  </w:style>
  <w:style w:type="paragraph" w:customStyle="1" w:styleId="7C5A9A4562144147B6D09C7A7E802604">
    <w:name w:val="7C5A9A4562144147B6D09C7A7E802604"/>
    <w:rsid w:val="00AB0AA6"/>
  </w:style>
  <w:style w:type="paragraph" w:customStyle="1" w:styleId="B96BA6A770B44FC58B0A6F97E2C1C527">
    <w:name w:val="B96BA6A770B44FC58B0A6F97E2C1C527"/>
    <w:rsid w:val="00AB0AA6"/>
  </w:style>
  <w:style w:type="paragraph" w:customStyle="1" w:styleId="04F4260C539A4764B088A9DD8E490639">
    <w:name w:val="04F4260C539A4764B088A9DD8E490639"/>
    <w:rsid w:val="00AB0AA6"/>
  </w:style>
  <w:style w:type="paragraph" w:customStyle="1" w:styleId="21A62E5D617D4DCA8A771A95F52B998C">
    <w:name w:val="21A62E5D617D4DCA8A771A95F52B998C"/>
    <w:rsid w:val="00AB0AA6"/>
  </w:style>
  <w:style w:type="paragraph" w:customStyle="1" w:styleId="2BB637ECEB7341519FF95C7AFB84B8AB">
    <w:name w:val="2BB637ECEB7341519FF95C7AFB84B8AB"/>
    <w:rsid w:val="00AB0AA6"/>
  </w:style>
  <w:style w:type="paragraph" w:customStyle="1" w:styleId="B9648B0EDBE649B7BB85B531C3B50D47">
    <w:name w:val="B9648B0EDBE649B7BB85B531C3B50D47"/>
    <w:rsid w:val="00AB0AA6"/>
  </w:style>
  <w:style w:type="paragraph" w:customStyle="1" w:styleId="82C3CC4A6009454CBCEC2C22DC2324DD">
    <w:name w:val="82C3CC4A6009454CBCEC2C22DC2324DD"/>
    <w:rsid w:val="00AB0AA6"/>
  </w:style>
  <w:style w:type="paragraph" w:customStyle="1" w:styleId="A5BAB0CE7B244877B55316FEEFBF234B">
    <w:name w:val="A5BAB0CE7B244877B55316FEEFBF234B"/>
    <w:rsid w:val="00AB0AA6"/>
  </w:style>
  <w:style w:type="paragraph" w:customStyle="1" w:styleId="99E1205875364F699C1E9235CE4098E6">
    <w:name w:val="99E1205875364F699C1E9235CE4098E6"/>
    <w:rsid w:val="00AB0AA6"/>
  </w:style>
  <w:style w:type="paragraph" w:customStyle="1" w:styleId="BE801B97ABE14E2B98F8CA745884AACD">
    <w:name w:val="BE801B97ABE14E2B98F8CA745884AACD"/>
    <w:rsid w:val="00AB0AA6"/>
  </w:style>
  <w:style w:type="paragraph" w:customStyle="1" w:styleId="437E5560F9CE48069292CD488CC9D328">
    <w:name w:val="437E5560F9CE48069292CD488CC9D328"/>
    <w:rsid w:val="00AB0AA6"/>
  </w:style>
  <w:style w:type="paragraph" w:customStyle="1" w:styleId="81CB797B8F5C419DA6B4ED25008F124F">
    <w:name w:val="81CB797B8F5C419DA6B4ED25008F124F"/>
    <w:rsid w:val="00AB0AA6"/>
  </w:style>
  <w:style w:type="paragraph" w:customStyle="1" w:styleId="4196CCDA47EF4FC39560AB5D61F3AB1C">
    <w:name w:val="4196CCDA47EF4FC39560AB5D61F3AB1C"/>
    <w:rsid w:val="00AB0AA6"/>
  </w:style>
  <w:style w:type="paragraph" w:customStyle="1" w:styleId="B5A847996AAD45A8BA4874CB3B143705">
    <w:name w:val="B5A847996AAD45A8BA4874CB3B143705"/>
    <w:rsid w:val="00AB0AA6"/>
  </w:style>
  <w:style w:type="paragraph" w:customStyle="1" w:styleId="816C0B9B22C34910963FAC4139D96167">
    <w:name w:val="816C0B9B22C34910963FAC4139D96167"/>
    <w:rsid w:val="00AB0AA6"/>
  </w:style>
  <w:style w:type="paragraph" w:customStyle="1" w:styleId="5609FE92FAC54622A92E10795FCF0E68">
    <w:name w:val="5609FE92FAC54622A92E10795FCF0E68"/>
    <w:rsid w:val="00AB0AA6"/>
  </w:style>
  <w:style w:type="paragraph" w:customStyle="1" w:styleId="EE82D1BCE0E54EB0AF23FA7B32028010">
    <w:name w:val="EE82D1BCE0E54EB0AF23FA7B32028010"/>
    <w:rsid w:val="00AB0A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068C90-3660-41E5-9226-4FFDA639982E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47819a85-8e65-4399-9676-00867fa9996b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57282F-466D-4224-9FF1-F6566C44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5</Pages>
  <Words>780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IMTB BMC GmbH (ITZBund B, extern)</cp:lastModifiedBy>
  <cp:revision>4</cp:revision>
  <cp:lastPrinted>2025-08-21T10:48:00Z</cp:lastPrinted>
  <dcterms:created xsi:type="dcterms:W3CDTF">2026-08-10T11:57:00Z</dcterms:created>
  <dcterms:modified xsi:type="dcterms:W3CDTF">2026-08-11T06:34:00Z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